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70F" w:rsidRPr="00C93B7C" w:rsidRDefault="002F470F" w:rsidP="00C93B7C">
      <w:pPr>
        <w:jc w:val="center"/>
        <w:rPr>
          <w:b/>
          <w:bCs/>
          <w:sz w:val="44"/>
          <w:szCs w:val="44"/>
        </w:rPr>
      </w:pPr>
    </w:p>
    <w:p w:rsidR="002F470F" w:rsidRPr="00C93B7C" w:rsidRDefault="00C93B7C" w:rsidP="00C93B7C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My Wonderful Family Tree</w:t>
      </w:r>
      <w:bookmarkStart w:id="0" w:name="_GoBack"/>
      <w:bookmarkEnd w:id="0"/>
    </w:p>
    <w:p w:rsidR="002F470F" w:rsidRDefault="002F470F">
      <w:pPr>
        <w:rPr>
          <w:b/>
          <w:bCs/>
          <w:sz w:val="28"/>
          <w:szCs w:val="28"/>
        </w:rPr>
      </w:pPr>
    </w:p>
    <w:p w:rsidR="002F470F" w:rsidRDefault="002F470F">
      <w:pPr>
        <w:rPr>
          <w:b/>
          <w:bCs/>
          <w:sz w:val="28"/>
          <w:szCs w:val="28"/>
        </w:rPr>
      </w:pPr>
    </w:p>
    <w:p w:rsidR="002F470F" w:rsidRDefault="00C93B7C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6947535</wp:posOffset>
                </wp:positionH>
                <wp:positionV relativeFrom="paragraph">
                  <wp:posOffset>5080</wp:posOffset>
                </wp:positionV>
                <wp:extent cx="1005840" cy="822960"/>
                <wp:effectExtent l="635" t="0" r="0" b="5080"/>
                <wp:wrapNone/>
                <wp:docPr id="1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67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Uranus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1" o:spid="_x0000_s1026" type="#_x0000_t202" style="position:absolute;margin-left:547.05pt;margin-top:.4pt;width:79.2pt;height:64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67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Uranus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5194935</wp:posOffset>
                </wp:positionH>
                <wp:positionV relativeFrom="paragraph">
                  <wp:posOffset>1584960</wp:posOffset>
                </wp:positionV>
                <wp:extent cx="1005840" cy="822960"/>
                <wp:effectExtent l="635" t="2540" r="0" b="0"/>
                <wp:wrapNone/>
                <wp:docPr id="1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71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Cronus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409.05pt;margin-top:124.8pt;width:79.2pt;height:64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71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Cronus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>
                <wp:simplePos x="0" y="0"/>
                <wp:positionH relativeFrom="column">
                  <wp:posOffset>1232535</wp:posOffset>
                </wp:positionH>
                <wp:positionV relativeFrom="paragraph">
                  <wp:posOffset>137160</wp:posOffset>
                </wp:positionV>
                <wp:extent cx="1005840" cy="822960"/>
                <wp:effectExtent l="635" t="2540" r="0" b="0"/>
                <wp:wrapNone/>
                <wp:docPr id="1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470F" w:rsidRDefault="00C93B7C">
                            <w: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Rhea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margin-left:97.05pt;margin-top:10.8pt;width:79.2pt;height:64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" o:allowincell="f" filled="f" stroked="f">
                <v:textbox>
                  <w:txbxContent>
                    <w:p w:rsidR="002F470F" w:rsidRDefault="00C93B7C">
                      <w:r>
                        <w:rPr>
                          <w:rFonts w:ascii="Arial" w:hAnsi="Arial" w:cs="Arial"/>
                          <w:sz w:val="26"/>
                          <w:szCs w:val="26"/>
                        </w:rPr>
                        <w:t>Rhea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8"/>
          <w:szCs w:val="28"/>
        </w:rPr>
        <w:drawing>
          <wp:inline distT="0" distB="0" distL="0" distR="0" wp14:anchorId="34ED0C53" wp14:editId="04FE8FD1">
            <wp:extent cx="9069705" cy="5720080"/>
            <wp:effectExtent l="19050" t="0" r="0" b="0"/>
            <wp:docPr id="1" name="Picture 1" descr="D_t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_tre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9705" cy="572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137160</wp:posOffset>
                </wp:positionV>
                <wp:extent cx="1005840" cy="822960"/>
                <wp:effectExtent l="635" t="2540" r="0" b="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60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Cronus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margin-left:7.05pt;margin-top:10.8pt;width:79.2pt;height:64.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vmLirgCAADD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60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pPr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Cronus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1661160</wp:posOffset>
                </wp:positionV>
                <wp:extent cx="1005840" cy="822960"/>
                <wp:effectExtent l="635" t="2540" r="0" b="0"/>
                <wp:wrapNone/>
                <wp:docPr id="1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470F" w:rsidRDefault="00C93B7C">
                            <w:r>
                              <w:rPr>
                                <w:sz w:val="28"/>
                                <w:szCs w:val="28"/>
                              </w:rPr>
                              <w:t>Dione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229.05pt;margin-top:130.8pt;width:79.2pt;height:6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ZglzrcCAADB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" o:allowincell="f" filled="f" stroked="f">
                <v:textbox>
                  <w:txbxContent>
                    <w:p w:rsidR="002F470F" w:rsidRDefault="00C93B7C">
                      <w:r>
                        <w:rPr>
                          <w:sz w:val="28"/>
                          <w:szCs w:val="28"/>
                        </w:rPr>
                        <w:t>Dione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4851400</wp:posOffset>
                </wp:positionV>
                <wp:extent cx="1005840" cy="822960"/>
                <wp:effectExtent l="0" t="0" r="0" b="2540"/>
                <wp:wrapNone/>
                <wp:docPr id="1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75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Eros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24pt;margin-top:382pt;width:79.2pt;height:64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Fl5HrcCAADB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75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Eros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6400800</wp:posOffset>
                </wp:positionH>
                <wp:positionV relativeFrom="paragraph">
                  <wp:posOffset>3388360</wp:posOffset>
                </wp:positionV>
                <wp:extent cx="1005840" cy="822960"/>
                <wp:effectExtent l="0" t="0" r="0" b="5080"/>
                <wp:wrapNone/>
                <wp:docPr id="1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74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Zeus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7in;margin-top:266.8pt;width:79.2pt;height:6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74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Zeus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3388360</wp:posOffset>
                </wp:positionV>
                <wp:extent cx="1005840" cy="822960"/>
                <wp:effectExtent l="0" t="0" r="0" b="5080"/>
                <wp:wrapNone/>
                <wp:docPr id="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73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Aphrodite (Me!)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3" type="#_x0000_t202" style="position:absolute;margin-left:136.8pt;margin-top:266.8pt;width:79.2pt;height:64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s6et7cCAADA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73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Aphrodite (Me!)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7498080</wp:posOffset>
                </wp:positionH>
                <wp:positionV relativeFrom="paragraph">
                  <wp:posOffset>1651000</wp:posOffset>
                </wp:positionV>
                <wp:extent cx="1005840" cy="822960"/>
                <wp:effectExtent l="5080" t="0" r="5080" b="254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72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Rhea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4" type="#_x0000_t202" style="position:absolute;margin-left:590.4pt;margin-top:130pt;width:79.2pt;height:6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72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Rhea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1651000</wp:posOffset>
                </wp:positionV>
                <wp:extent cx="1005840" cy="822960"/>
                <wp:effectExtent l="5080" t="0" r="5080" b="2540"/>
                <wp:wrapNone/>
                <wp:docPr id="7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69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Zeus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5" type="#_x0000_t202" style="position:absolute;margin-left:50.4pt;margin-top:130pt;width:79.2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69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Zeus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8046720</wp:posOffset>
                </wp:positionH>
                <wp:positionV relativeFrom="paragraph">
                  <wp:posOffset>96520</wp:posOffset>
                </wp:positionV>
                <wp:extent cx="1005840" cy="822960"/>
                <wp:effectExtent l="0" t="0" r="254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68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Gaia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margin-left:633.6pt;margin-top:7.6pt;width:79.2pt;height:6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68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Gaia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96520</wp:posOffset>
                </wp:positionV>
                <wp:extent cx="1005840" cy="822960"/>
                <wp:effectExtent l="2540" t="0" r="0" b="0"/>
                <wp:wrapNone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65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Uranus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7" type="#_x0000_t202" style="position:absolute;margin-left:367.2pt;margin-top:7.6pt;width:79.2pt;height:64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65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Uranus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5760720</wp:posOffset>
                </wp:positionH>
                <wp:positionV relativeFrom="paragraph">
                  <wp:posOffset>96520</wp:posOffset>
                </wp:positionV>
                <wp:extent cx="1005840" cy="822960"/>
                <wp:effectExtent l="0" t="0" r="2540" b="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66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EndPr/>
                            <w:sdtContent>
                              <w:p w:rsidR="002F470F" w:rsidRDefault="00C93B7C">
                                <w:r>
                                  <w:rPr>
                                    <w:sz w:val="28"/>
                                    <w:szCs w:val="28"/>
                                  </w:rPr>
                                  <w:t>Gaea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8" type="#_x0000_t202" style="position:absolute;margin-left:453.6pt;margin-top:7.6pt;width:79.2pt;height:64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PlergCAADC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66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EndPr/>
                      <w:sdtContent>
                        <w:p w:rsidR="002F470F" w:rsidRDefault="00C93B7C">
                          <w:r>
                            <w:rPr>
                              <w:sz w:val="28"/>
                              <w:szCs w:val="28"/>
                            </w:rPr>
                            <w:t>Gaea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0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96520</wp:posOffset>
                </wp:positionV>
                <wp:extent cx="1005840" cy="822960"/>
                <wp:effectExtent l="254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sz w:val="28"/>
                                <w:szCs w:val="28"/>
                              </w:rPr>
                              <w:id w:val="145148262"/>
                              <w:placeholder>
                                <w:docPart w:val="8DBE7C7C9BBEEE409ECF437C36063B0A"/>
                              </w:placeholder>
                              <w:comboBox>
                                <w:listItem w:value="Choose an item."/>
                              </w:comboBox>
                            </w:sdtPr>
                            <w:sdtContent>
                              <w:p w:rsidR="002F470F" w:rsidRDefault="00C93B7C">
                                <w:r w:rsidRPr="007C17E4">
                                  <w:rPr>
                                    <w:rFonts w:ascii="Arial" w:hAnsi="Arial" w:cs="Arial"/>
                                    <w:color w:val="262626"/>
                                    <w:sz w:val="26"/>
                                    <w:szCs w:val="26"/>
                                  </w:rPr>
                                  <w:t>Uranus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9" type="#_x0000_t202" style="position:absolute;margin-left:187.2pt;margin-top:7.6pt;width:79.2pt;height:64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" o:allowincell="f" filled="f" stroked="f">
                <v:textbox>
                  <w:txbxContent>
                    <w:sdt>
                      <w:sdtPr>
                        <w:rPr>
                          <w:sz w:val="28"/>
                          <w:szCs w:val="28"/>
                        </w:rPr>
                        <w:id w:val="145148262"/>
                        <w:placeholder>
                          <w:docPart w:val="8DBE7C7C9BBEEE409ECF437C36063B0A"/>
                        </w:placeholder>
                        <w:comboBox>
                          <w:listItem w:value="Choose an item."/>
                        </w:comboBox>
                      </w:sdtPr>
                      <w:sdtContent>
                        <w:p w:rsidR="002F470F" w:rsidRDefault="00C93B7C">
                          <w:r w:rsidRPr="007C17E4">
                            <w:rPr>
                              <w:rFonts w:ascii="Arial" w:hAnsi="Arial" w:cs="Arial"/>
                              <w:color w:val="262626"/>
                              <w:sz w:val="26"/>
                              <w:szCs w:val="26"/>
                            </w:rPr>
                            <w:t>Uranus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96520</wp:posOffset>
                </wp:positionV>
                <wp:extent cx="1005840" cy="822960"/>
                <wp:effectExtent l="0" t="0" r="2540" b="0"/>
                <wp:wrapNone/>
                <wp:docPr id="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470F" w:rsidRDefault="00C93B7C"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45148264"/>
                                <w:placeholder>
                                  <w:docPart w:val="8DBE7C7C9BBEEE409ECF437C36063B0A"/>
                                </w:placeholder>
                                <w:comboBox>
                                  <w:listItem w:value="Choose an item."/>
                                </w:comboBox>
                              </w:sdtPr>
                              <w:sdtContent>
                                <w:r w:rsidRPr="007C17E4">
                                  <w:rPr>
                                    <w:rFonts w:ascii="Arial" w:hAnsi="Arial" w:cs="Arial"/>
                                    <w:color w:val="262626"/>
                                    <w:sz w:val="26"/>
                                    <w:szCs w:val="26"/>
                                  </w:rPr>
                                  <w:t>Gaia</w:t>
                                </w:r>
                              </w:sdtContent>
                            </w:sdt>
                            <w:r w:rsidRPr="00C93B7C">
                              <w:rPr>
                                <w:rFonts w:ascii="Arial" w:hAnsi="Arial" w:cs="Arial"/>
                                <w:color w:val="262626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0" type="#_x0000_t202" style="position:absolute;margin-left:273.6pt;margin-top:7.6pt;width:79.2pt;height:64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" o:allowincell="f" filled="f" stroked="f">
                <v:textbox>
                  <w:txbxContent>
                    <w:p w:rsidR="002F470F" w:rsidRDefault="00C93B7C">
                      <w:sdt>
                        <w:sdtPr>
                          <w:rPr>
                            <w:sz w:val="28"/>
                            <w:szCs w:val="28"/>
                          </w:rPr>
                          <w:id w:val="145148264"/>
                          <w:placeholder>
                            <w:docPart w:val="8DBE7C7C9BBEEE409ECF437C36063B0A"/>
                          </w:placeholder>
                          <w:comboBox>
                            <w:listItem w:value="Choose an item."/>
                          </w:comboBox>
                        </w:sdtPr>
                        <w:sdtContent>
                          <w:r w:rsidRPr="007C17E4">
                            <w:rPr>
                              <w:rFonts w:ascii="Arial" w:hAnsi="Arial" w:cs="Arial"/>
                              <w:color w:val="262626"/>
                              <w:sz w:val="26"/>
                              <w:szCs w:val="26"/>
                            </w:rPr>
                            <w:t>Gaia</w:t>
                          </w:r>
                        </w:sdtContent>
                      </w:sdt>
                      <w:r w:rsidRPr="00C93B7C">
                        <w:rPr>
                          <w:rFonts w:ascii="Arial" w:hAnsi="Arial" w:cs="Arial"/>
                          <w:color w:val="262626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F470F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B7C"/>
    <w:rsid w:val="000078AC"/>
    <w:rsid w:val="002F470F"/>
    <w:rsid w:val="00C93B7C"/>
    <w:rsid w:val="00D9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77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7E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77EA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77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7EA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977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fontTable" Target="fontTable.xml"/><Relationship Id="rId8" Type="http://schemas.openxmlformats.org/officeDocument/2006/relationships/glossaryDocument" Target="glossary/document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private:var:folders:Ww:WwZXYW2CFiar8Jp806GUCE+++TI:-Tmp-:TC01887900999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DBE7C7C9BBEEE409ECF437C36063B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00C2F-2876-4349-95BC-77E9D5EB4467}"/>
      </w:docPartPr>
      <w:docPartBody>
        <w:p w:rsidR="00000000" w:rsidRDefault="009F1FB0">
          <w:pPr>
            <w:pStyle w:val="8DBE7C7C9BBEEE409ECF437C36063B0A"/>
          </w:pPr>
          <w:r w:rsidRPr="002A63B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DBE7C7C9BBEEE409ECF437C36063B0A">
    <w:name w:val="8DBE7C7C9BBEEE409ECF437C36063B0A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DBE7C7C9BBEEE409ECF437C36063B0A">
    <w:name w:val="8DBE7C7C9BBEEE409ECF437C36063B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09A647E-21F6-48D1-B81D-7EA2117427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TC018879009991</Template>
  <TotalTime>12</TotalTime>
  <Pages>1</Pages>
  <Words>6</Words>
  <Characters>39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44</CharactersWithSpaces>
  <SharedDoc>false</SharedDoc>
  <HLinks>
    <vt:vector size="12" baseType="variant">
      <vt:variant>
        <vt:i4>4522027</vt:i4>
      </vt:variant>
      <vt:variant>
        <vt:i4>1046</vt:i4>
      </vt:variant>
      <vt:variant>
        <vt:i4>1025</vt:i4>
      </vt:variant>
      <vt:variant>
        <vt:i4>1</vt:i4>
      </vt:variant>
      <vt:variant>
        <vt:lpwstr>D_tree.jpg</vt:lpwstr>
      </vt:variant>
      <vt:variant>
        <vt:lpwstr/>
      </vt:variant>
      <vt:variant>
        <vt:i4>852053</vt:i4>
      </vt:variant>
      <vt:variant>
        <vt:i4>1152</vt:i4>
      </vt:variant>
      <vt:variant>
        <vt:i4>1026</vt:i4>
      </vt:variant>
      <vt:variant>
        <vt:i4>1</vt:i4>
      </vt:variant>
      <vt:variant>
        <vt:lpwstr>LOGO.jpg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VanGorder</dc:creator>
  <cp:keywords/>
  <cp:lastModifiedBy>Susan VanGorder</cp:lastModifiedBy>
  <cp:revision>1</cp:revision>
  <dcterms:created xsi:type="dcterms:W3CDTF">2012-10-20T02:50:00Z</dcterms:created>
  <dcterms:modified xsi:type="dcterms:W3CDTF">2012-10-20T03:08:00Z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TC018879009991</vt:lpwstr>
  </property>
</Properties>
</file>